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0699" w14:textId="71D0F2AA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D0104F">
        <w:rPr>
          <w:rFonts w:asciiTheme="minorHAnsi" w:hAnsiTheme="minorHAnsi" w:cstheme="minorHAnsi"/>
          <w:sz w:val="18"/>
          <w:szCs w:val="18"/>
        </w:rPr>
        <w:t>5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71D377A" w14:textId="77777777" w:rsidR="00D0104F" w:rsidRDefault="00D0104F" w:rsidP="00D0104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EA43FA" w14:textId="18A04253" w:rsidR="00D0104F" w:rsidRPr="00D0104F" w:rsidRDefault="00D0104F" w:rsidP="00D0104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2" w:name="_GoBack"/>
      <w:bookmarkEnd w:id="2"/>
      <w:r w:rsidRPr="00D0104F">
        <w:rPr>
          <w:rFonts w:asciiTheme="minorHAnsi" w:hAnsiTheme="minorHAnsi" w:cstheme="minorHAnsi"/>
          <w:b/>
          <w:sz w:val="24"/>
          <w:szCs w:val="24"/>
        </w:rPr>
        <w:t>ZAHTEVA PODIZVAJALCA ZA NEPOSREDNO PLAČILO IN SOGLASJE</w:t>
      </w:r>
    </w:p>
    <w:p w14:paraId="763EB73E" w14:textId="77777777" w:rsidR="00D0104F" w:rsidRPr="00D0104F" w:rsidRDefault="00D0104F" w:rsidP="00D0104F">
      <w:pPr>
        <w:pStyle w:val="ListParagraph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5F08B52A" w14:textId="77777777" w:rsidR="00D0104F" w:rsidRPr="00D0104F" w:rsidRDefault="00D0104F" w:rsidP="00D0104F">
      <w:pPr>
        <w:spacing w:line="276" w:lineRule="auto"/>
        <w:jc w:val="both"/>
        <w:rPr>
          <w:rFonts w:asciiTheme="minorHAnsi" w:hAnsiTheme="minorHAnsi" w:cstheme="minorHAnsi"/>
        </w:rPr>
      </w:pPr>
    </w:p>
    <w:p w14:paraId="6C1AFEF8" w14:textId="4C9C51B5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0104F">
        <w:rPr>
          <w:rFonts w:asciiTheme="minorHAnsi" w:hAnsiTheme="minorHAnsi" w:cstheme="minorHAnsi"/>
          <w:color w:val="000000"/>
        </w:rPr>
        <w:t xml:space="preserve">V skladu z </w:t>
      </w:r>
      <w:r w:rsidRPr="00D0104F">
        <w:rPr>
          <w:rFonts w:asciiTheme="minorHAnsi" w:hAnsiTheme="minorHAnsi" w:cstheme="minorHAnsi"/>
        </w:rPr>
        <w:t xml:space="preserve">ZJN-3 </w:t>
      </w:r>
      <w:r w:rsidRPr="00D0104F">
        <w:rPr>
          <w:rFonts w:asciiTheme="minorHAnsi" w:hAnsiTheme="minorHAnsi" w:cstheme="minorHAnsi"/>
          <w:color w:val="000000"/>
        </w:rPr>
        <w:t xml:space="preserve">zahtevamo, da naročnik, </w:t>
      </w:r>
      <w:r w:rsidRPr="00D0104F">
        <w:rPr>
          <w:rFonts w:asciiTheme="minorHAnsi" w:hAnsiTheme="minorHAnsi" w:cstheme="minorHAnsi"/>
        </w:rPr>
        <w:t xml:space="preserve">_________________________________________________ </w:t>
      </w:r>
      <w:r w:rsidRPr="00D0104F">
        <w:rPr>
          <w:rFonts w:asciiTheme="minorHAnsi" w:hAnsiTheme="minorHAnsi" w:cstheme="minorHAnsi"/>
          <w:color w:val="000000"/>
        </w:rPr>
        <w:t>na podlagi potrjenega računa oziroma situacije s strani ponudnika/dobavitelja neposredno plačuje podizvajalcu:</w:t>
      </w:r>
    </w:p>
    <w:p w14:paraId="62B473D1" w14:textId="77777777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14:paraId="3FCBFF5A" w14:textId="23F779C7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0104F">
        <w:rPr>
          <w:rFonts w:asciiTheme="minorHAnsi" w:hAnsiTheme="minorHAnsi" w:cstheme="minorHAnsi"/>
          <w:color w:val="000000"/>
        </w:rPr>
        <w:t>__________________________________________________________________________________</w:t>
      </w:r>
    </w:p>
    <w:p w14:paraId="10100527" w14:textId="77777777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14:paraId="51A25A65" w14:textId="00C17488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0104F">
        <w:rPr>
          <w:rFonts w:asciiTheme="minorHAnsi" w:hAnsiTheme="minorHAnsi" w:cstheme="minorHAnsi"/>
          <w:color w:val="000000"/>
        </w:rPr>
        <w:t xml:space="preserve">za javno naročilo </w:t>
      </w:r>
      <w:r w:rsidRPr="00D0104F">
        <w:rPr>
          <w:rFonts w:asciiTheme="minorHAnsi" w:hAnsiTheme="minorHAnsi" w:cstheme="minorHAnsi"/>
        </w:rPr>
        <w:t>________________________________</w:t>
      </w:r>
      <w:r>
        <w:rPr>
          <w:rFonts w:asciiTheme="minorHAnsi" w:hAnsiTheme="minorHAnsi" w:cstheme="minorHAnsi"/>
        </w:rPr>
        <w:t>___</w:t>
      </w:r>
      <w:r w:rsidRPr="00D0104F">
        <w:rPr>
          <w:rFonts w:asciiTheme="minorHAnsi" w:hAnsiTheme="minorHAnsi" w:cstheme="minorHAnsi"/>
        </w:rPr>
        <w:t>_________________________________</w:t>
      </w:r>
      <w:r w:rsidRPr="00D0104F">
        <w:rPr>
          <w:rFonts w:asciiTheme="minorHAnsi" w:hAnsiTheme="minorHAnsi" w:cstheme="minorHAnsi"/>
          <w:color w:val="000000"/>
        </w:rPr>
        <w:t xml:space="preserve">, </w:t>
      </w:r>
    </w:p>
    <w:p w14:paraId="5C72BB7E" w14:textId="77777777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</w:p>
    <w:p w14:paraId="388FB2B5" w14:textId="77777777" w:rsidR="00D0104F" w:rsidRPr="00D0104F" w:rsidRDefault="00D0104F" w:rsidP="00D0104F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D0104F">
        <w:rPr>
          <w:rFonts w:asciiTheme="minorHAnsi" w:hAnsiTheme="minorHAnsi" w:cstheme="minorHAnsi"/>
          <w:color w:val="000000"/>
        </w:rPr>
        <w:t xml:space="preserve">objavljenim na Portalu javnih naročil pod število objave </w:t>
      </w:r>
      <w:r w:rsidRPr="00D0104F">
        <w:rPr>
          <w:rFonts w:asciiTheme="minorHAnsi" w:hAnsiTheme="minorHAnsi" w:cstheme="minorHAnsi"/>
        </w:rPr>
        <w:t>____________________</w:t>
      </w:r>
      <w:r w:rsidRPr="00D0104F">
        <w:rPr>
          <w:rFonts w:asciiTheme="minorHAnsi" w:hAnsiTheme="minorHAnsi" w:cstheme="minorHAnsi"/>
          <w:color w:val="000000"/>
        </w:rPr>
        <w:t xml:space="preserve">, z dne </w:t>
      </w:r>
      <w:r w:rsidRPr="00D0104F">
        <w:rPr>
          <w:rFonts w:asciiTheme="minorHAnsi" w:hAnsiTheme="minorHAnsi" w:cstheme="minorHAnsi"/>
        </w:rPr>
        <w:t>__________________</w:t>
      </w:r>
      <w:r w:rsidRPr="00D0104F">
        <w:rPr>
          <w:rFonts w:asciiTheme="minorHAnsi" w:hAnsiTheme="minorHAnsi" w:cstheme="minorHAnsi"/>
          <w:color w:val="000000"/>
        </w:rPr>
        <w:t>.</w:t>
      </w:r>
    </w:p>
    <w:p w14:paraId="7BC78CBD" w14:textId="77777777" w:rsidR="00D0104F" w:rsidRPr="00D0104F" w:rsidRDefault="00D0104F" w:rsidP="00D0104F">
      <w:pPr>
        <w:pStyle w:val="Footer"/>
        <w:tabs>
          <w:tab w:val="left" w:pos="3544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1417F99" w14:textId="6B4CCD11" w:rsidR="00D0104F" w:rsidRPr="00D0104F" w:rsidRDefault="00D0104F" w:rsidP="00D0104F">
      <w:pPr>
        <w:pStyle w:val="Footer"/>
        <w:tabs>
          <w:tab w:val="left" w:pos="3544"/>
        </w:tabs>
        <w:spacing w:line="276" w:lineRule="auto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>Soglašamo, da naročnik naše terjatve do izvajalca (ponudnik, pri katerem bomo sodelovali kot podizvajalec), ki bodo izhajale iz opravljenega dela pri izvedbi javnega naročila</w:t>
      </w:r>
      <w:r w:rsidRPr="00D0104F">
        <w:rPr>
          <w:rFonts w:asciiTheme="minorHAnsi" w:hAnsiTheme="minorHAnsi" w:cstheme="minorHAnsi"/>
          <w:bCs/>
        </w:rPr>
        <w:t>,</w:t>
      </w:r>
      <w:r w:rsidRPr="00D0104F">
        <w:rPr>
          <w:rFonts w:asciiTheme="minorHAnsi" w:hAnsiTheme="minorHAnsi" w:cstheme="min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08C8D824" w14:textId="77777777" w:rsidR="00D0104F" w:rsidRPr="00D0104F" w:rsidRDefault="00D0104F" w:rsidP="00D0104F">
      <w:pPr>
        <w:pStyle w:val="Footer"/>
        <w:spacing w:line="276" w:lineRule="auto"/>
        <w:jc w:val="both"/>
        <w:rPr>
          <w:rFonts w:asciiTheme="minorHAnsi" w:hAnsiTheme="minorHAnsi" w:cstheme="minorHAnsi"/>
        </w:rPr>
      </w:pPr>
    </w:p>
    <w:p w14:paraId="781D6A59" w14:textId="77777777" w:rsidR="00D0104F" w:rsidRPr="00D0104F" w:rsidRDefault="00D0104F" w:rsidP="00D0104F">
      <w:pPr>
        <w:pStyle w:val="Footer"/>
        <w:spacing w:line="276" w:lineRule="auto"/>
        <w:jc w:val="both"/>
        <w:rPr>
          <w:rFonts w:asciiTheme="minorHAnsi" w:hAnsiTheme="minorHAnsi" w:cstheme="minorHAnsi"/>
        </w:rPr>
      </w:pPr>
    </w:p>
    <w:p w14:paraId="1B85BE3D" w14:textId="77777777" w:rsidR="00D0104F" w:rsidRPr="00D0104F" w:rsidRDefault="00D0104F" w:rsidP="00D0104F">
      <w:pPr>
        <w:pStyle w:val="Footer"/>
        <w:spacing w:line="276" w:lineRule="auto"/>
        <w:jc w:val="both"/>
        <w:rPr>
          <w:rFonts w:asciiTheme="minorHAnsi" w:hAnsiTheme="minorHAnsi" w:cstheme="minorHAnsi"/>
        </w:rPr>
      </w:pPr>
    </w:p>
    <w:p w14:paraId="74DFDED5" w14:textId="77777777" w:rsidR="00D0104F" w:rsidRPr="00D0104F" w:rsidRDefault="00D0104F" w:rsidP="00D0104F">
      <w:pPr>
        <w:pStyle w:val="Footer"/>
        <w:spacing w:line="276" w:lineRule="auto"/>
        <w:jc w:val="both"/>
        <w:rPr>
          <w:rFonts w:asciiTheme="minorHAnsi" w:hAnsiTheme="minorHAnsi" w:cstheme="minorHAnsi"/>
        </w:rPr>
      </w:pPr>
    </w:p>
    <w:p w14:paraId="4B7485D1" w14:textId="3AF05643" w:rsidR="00D0104F" w:rsidRPr="00D0104F" w:rsidRDefault="00D0104F" w:rsidP="00D0104F">
      <w:pPr>
        <w:spacing w:line="276" w:lineRule="auto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>Kraj:</w:t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softHyphen/>
        <w:t>____________________</w:t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  <w:t>Ime in priimek zakonitega</w:t>
      </w:r>
    </w:p>
    <w:p w14:paraId="503E8741" w14:textId="77777777" w:rsidR="00D0104F" w:rsidRPr="00D0104F" w:rsidRDefault="00D0104F" w:rsidP="00D0104F">
      <w:pPr>
        <w:spacing w:line="276" w:lineRule="auto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  <w:b/>
        </w:rPr>
        <w:tab/>
      </w:r>
      <w:r w:rsidRPr="00D0104F">
        <w:rPr>
          <w:rFonts w:asciiTheme="minorHAnsi" w:hAnsiTheme="minorHAnsi" w:cstheme="minorHAnsi"/>
        </w:rPr>
        <w:t>zastopnika podizvajalca:</w:t>
      </w:r>
    </w:p>
    <w:p w14:paraId="09D7AAC6" w14:textId="77777777" w:rsidR="00D0104F" w:rsidRPr="00D0104F" w:rsidRDefault="00D0104F" w:rsidP="00D0104F">
      <w:pPr>
        <w:spacing w:line="276" w:lineRule="auto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>Datum:</w:t>
      </w:r>
      <w:r w:rsidRPr="00D0104F">
        <w:rPr>
          <w:rFonts w:asciiTheme="minorHAnsi" w:hAnsiTheme="minorHAnsi" w:cstheme="minorHAnsi"/>
        </w:rPr>
        <w:tab/>
        <w:t>____________________</w:t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  <w:t xml:space="preserve"> Žig:</w:t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</w:p>
    <w:p w14:paraId="31BF1F75" w14:textId="312A269A" w:rsidR="00D0104F" w:rsidRPr="00D0104F" w:rsidRDefault="00D0104F" w:rsidP="00D0104F">
      <w:pPr>
        <w:spacing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>________________________</w:t>
      </w:r>
    </w:p>
    <w:p w14:paraId="0C26A7D2" w14:textId="77777777" w:rsidR="00D0104F" w:rsidRPr="00D0104F" w:rsidRDefault="00D0104F" w:rsidP="00D0104F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inorHAnsi" w:hAnsiTheme="minorHAnsi" w:cstheme="minorHAnsi"/>
        </w:rPr>
      </w:pPr>
    </w:p>
    <w:p w14:paraId="2490E797" w14:textId="77777777" w:rsidR="00D0104F" w:rsidRDefault="00D0104F" w:rsidP="00D0104F">
      <w:pPr>
        <w:pStyle w:val="BodyText"/>
        <w:spacing w:after="0" w:line="276" w:lineRule="auto"/>
        <w:jc w:val="both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</w:p>
    <w:p w14:paraId="4200CE5F" w14:textId="7C6407EC" w:rsidR="00D0104F" w:rsidRPr="00D0104F" w:rsidRDefault="00D0104F" w:rsidP="00D0104F">
      <w:pPr>
        <w:pStyle w:val="BodyText"/>
        <w:spacing w:after="0" w:line="276" w:lineRule="auto"/>
        <w:jc w:val="right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 xml:space="preserve"> Podpis zakonitega zastopnika:</w:t>
      </w:r>
    </w:p>
    <w:p w14:paraId="33F9FD5C" w14:textId="77777777" w:rsidR="00D0104F" w:rsidRPr="00D0104F" w:rsidRDefault="00D0104F" w:rsidP="00D0104F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inorHAnsi" w:hAnsiTheme="minorHAnsi" w:cstheme="minorHAnsi"/>
        </w:rPr>
      </w:pPr>
    </w:p>
    <w:p w14:paraId="18798D03" w14:textId="6B4C5B05" w:rsidR="00D0104F" w:rsidRPr="00D0104F" w:rsidRDefault="00D0104F" w:rsidP="00D0104F">
      <w:pPr>
        <w:pStyle w:val="BodyText"/>
        <w:spacing w:after="0" w:line="276" w:lineRule="auto"/>
        <w:jc w:val="right"/>
        <w:rPr>
          <w:rFonts w:asciiTheme="minorHAnsi" w:hAnsiTheme="minorHAnsi" w:cstheme="minorHAnsi"/>
        </w:rPr>
      </w:pP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</w:r>
      <w:r w:rsidRPr="00D0104F">
        <w:rPr>
          <w:rFonts w:asciiTheme="minorHAnsi" w:hAnsiTheme="minorHAnsi" w:cstheme="minorHAnsi"/>
        </w:rPr>
        <w:tab/>
        <w:t>_________________________</w:t>
      </w:r>
    </w:p>
    <w:p w14:paraId="39BB9C5E" w14:textId="0E39226C" w:rsidR="0017254C" w:rsidRPr="00024F67" w:rsidRDefault="0017254C" w:rsidP="00D0104F">
      <w:pPr>
        <w:spacing w:line="276" w:lineRule="auto"/>
        <w:jc w:val="center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B1611" w14:textId="77777777" w:rsidR="00997030" w:rsidRDefault="00997030" w:rsidP="00BB5C4F">
      <w:r>
        <w:separator/>
      </w:r>
    </w:p>
  </w:endnote>
  <w:endnote w:type="continuationSeparator" w:id="0">
    <w:p w14:paraId="1D015DD6" w14:textId="77777777" w:rsidR="00997030" w:rsidRDefault="0099703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B45BE" w14:textId="77777777" w:rsidR="00997030" w:rsidRDefault="00997030" w:rsidP="00BB5C4F">
      <w:r>
        <w:separator/>
      </w:r>
    </w:p>
  </w:footnote>
  <w:footnote w:type="continuationSeparator" w:id="0">
    <w:p w14:paraId="1A353BE9" w14:textId="77777777" w:rsidR="00997030" w:rsidRDefault="0099703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A353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12046E90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0A719934" w:rsidR="00D57953" w:rsidRPr="007C7BCF" w:rsidRDefault="007C7BCF" w:rsidP="007C7BCF">
    <w:pPr>
      <w:pStyle w:val="Header"/>
      <w:jc w:val="center"/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1D83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554A5"/>
    <w:rsid w:val="004B20A8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97030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104F"/>
    <w:rsid w:val="00D17A99"/>
    <w:rsid w:val="00D32463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1105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aliases w:val="Footer-PR"/>
    <w:basedOn w:val="Normal"/>
    <w:link w:val="FooterChar"/>
    <w:uiPriority w:val="99"/>
    <w:unhideWhenUsed/>
    <w:qFormat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-P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011D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11D83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rsid w:val="00D0104F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2021-06-16T08:56:00Z</dcterms:created>
  <dcterms:modified xsi:type="dcterms:W3CDTF">2021-06-16T08:58:00Z</dcterms:modified>
  <cp:contentStatus/>
</cp:coreProperties>
</file>